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2026-OAK-AA-27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Ostalb, Erweiterung der Angiographie in Aalen - Gerüstbau- und Dachabdichtungsarbeiten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Gerüstbau- und Dachabdichtungsarbeiten 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